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24C7E" w14:textId="41B152EF" w:rsidR="007422A6" w:rsidRPr="007422A6" w:rsidRDefault="007422A6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422A6">
        <w:rPr>
          <w:rFonts w:ascii="Arial" w:eastAsia="SimSun" w:hAnsi="Arial" w:cs="Arial"/>
          <w:b/>
          <w:bCs/>
          <w:sz w:val="24"/>
        </w:rPr>
        <w:t>TSG SA Meeting #107</w:t>
      </w:r>
      <w:r w:rsidRPr="007422A6">
        <w:rPr>
          <w:rFonts w:ascii="Arial" w:eastAsia="SimSun" w:hAnsi="Arial" w:cs="Arial"/>
          <w:b/>
          <w:bCs/>
          <w:sz w:val="24"/>
        </w:rPr>
        <w:tab/>
        <w:t>SP-250070</w:t>
      </w:r>
    </w:p>
    <w:p w14:paraId="7CED3E95" w14:textId="77777777" w:rsidR="007422A6" w:rsidRPr="007422A6" w:rsidRDefault="007422A6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422A6">
        <w:rPr>
          <w:rFonts w:ascii="Arial" w:eastAsia="SimSun" w:hAnsi="Arial" w:cs="Arial"/>
          <w:b/>
          <w:bCs/>
          <w:sz w:val="24"/>
        </w:rPr>
        <w:t>12 - 14 March, 2025, Incheon, South Korea</w:t>
      </w:r>
    </w:p>
    <w:p w14:paraId="7D5318A7" w14:textId="6FDF814F" w:rsidR="007422A6" w:rsidRPr="007422A6" w:rsidRDefault="007422A6" w:rsidP="007422A6">
      <w:pPr>
        <w:ind w:left="2127" w:hanging="2127"/>
        <w:rPr>
          <w:rFonts w:ascii="Arial" w:hAnsi="Arial" w:cs="Arial"/>
          <w:b/>
        </w:rPr>
      </w:pPr>
      <w:r w:rsidRPr="007422A6">
        <w:rPr>
          <w:rFonts w:ascii="Arial" w:hAnsi="Arial" w:cs="Arial"/>
          <w:b/>
        </w:rPr>
        <w:t>Source:</w:t>
      </w:r>
      <w:r w:rsidRPr="007422A6">
        <w:rPr>
          <w:rFonts w:ascii="Arial" w:hAnsi="Arial" w:cs="Arial"/>
          <w:b/>
        </w:rPr>
        <w:tab/>
      </w:r>
      <w:r w:rsidRPr="007422A6">
        <w:rPr>
          <w:rFonts w:ascii="Arial" w:hAnsi="Arial" w:cs="Arial"/>
          <w:b/>
        </w:rPr>
        <w:t>SA WG2</w:t>
      </w:r>
    </w:p>
    <w:p w14:paraId="77E5B700" w14:textId="2FDBE209" w:rsidR="007422A6" w:rsidRPr="007422A6" w:rsidRDefault="007422A6" w:rsidP="007422A6">
      <w:pPr>
        <w:ind w:left="2127" w:hanging="2127"/>
        <w:rPr>
          <w:rFonts w:ascii="Arial" w:hAnsi="Arial" w:cs="Arial"/>
          <w:b/>
        </w:rPr>
      </w:pPr>
      <w:r w:rsidRPr="007422A6">
        <w:rPr>
          <w:rFonts w:ascii="Arial" w:hAnsi="Arial" w:cs="Arial"/>
          <w:b/>
        </w:rPr>
        <w:t>Title:</w:t>
      </w:r>
      <w:r w:rsidRPr="007422A6">
        <w:rPr>
          <w:rFonts w:ascii="Arial" w:hAnsi="Arial" w:cs="Arial"/>
          <w:b/>
        </w:rPr>
        <w:tab/>
      </w:r>
      <w:r w:rsidRPr="007422A6">
        <w:rPr>
          <w:rFonts w:ascii="Arial" w:hAnsi="Arial" w:cs="Arial"/>
          <w:b/>
        </w:rPr>
        <w:t>P</w:t>
      </w:r>
      <w:r w:rsidRPr="007422A6">
        <w:rPr>
          <w:rFonts w:ascii="Arial" w:hAnsi="Arial" w:cs="Arial"/>
          <w:b/>
        </w:rPr>
        <w:t>resentation of TR 23.700-13</w:t>
      </w:r>
      <w:r>
        <w:rPr>
          <w:rFonts w:ascii="Arial" w:hAnsi="Arial" w:cs="Arial"/>
          <w:b/>
        </w:rPr>
        <w:t xml:space="preserve"> version 2.0.0: 'Study on Architecture support of Ambient power-enabled Internet of Things (Release 19)'</w:t>
      </w:r>
      <w:r w:rsidRPr="007422A6">
        <w:rPr>
          <w:rFonts w:ascii="Arial" w:hAnsi="Arial" w:cs="Arial"/>
          <w:b/>
        </w:rPr>
        <w:t xml:space="preserve"> to TSG SA for Approval</w:t>
      </w:r>
    </w:p>
    <w:p w14:paraId="42AA706A" w14:textId="77777777" w:rsidR="007422A6" w:rsidRPr="007422A6" w:rsidRDefault="007422A6" w:rsidP="007422A6">
      <w:pPr>
        <w:ind w:left="2127" w:hanging="2127"/>
        <w:rPr>
          <w:rFonts w:ascii="Arial" w:hAnsi="Arial" w:cs="Arial"/>
          <w:b/>
        </w:rPr>
      </w:pPr>
      <w:r w:rsidRPr="007422A6">
        <w:rPr>
          <w:rFonts w:ascii="Arial" w:hAnsi="Arial" w:cs="Arial"/>
          <w:b/>
        </w:rPr>
        <w:t>Document for:</w:t>
      </w:r>
      <w:r w:rsidRPr="007422A6">
        <w:rPr>
          <w:rFonts w:ascii="Arial" w:hAnsi="Arial" w:cs="Arial"/>
          <w:b/>
        </w:rPr>
        <w:tab/>
        <w:t>Approval</w:t>
      </w:r>
    </w:p>
    <w:p w14:paraId="1FA75E43" w14:textId="1372FD1A" w:rsidR="007422A6" w:rsidRPr="007422A6" w:rsidRDefault="007422A6" w:rsidP="007422A6">
      <w:pPr>
        <w:ind w:left="2127" w:hanging="2127"/>
        <w:rPr>
          <w:rFonts w:ascii="Arial" w:hAnsi="Arial" w:cs="Arial"/>
          <w:b/>
        </w:rPr>
      </w:pPr>
      <w:r w:rsidRPr="007422A6">
        <w:rPr>
          <w:rFonts w:ascii="Arial" w:hAnsi="Arial" w:cs="Arial"/>
          <w:b/>
        </w:rPr>
        <w:t>Agenda Item:</w:t>
      </w:r>
      <w:r w:rsidRPr="007422A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6.7.2</w:t>
      </w:r>
    </w:p>
    <w:p w14:paraId="72D7FC50" w14:textId="77777777" w:rsidR="007422A6" w:rsidRPr="007422A6" w:rsidRDefault="007422A6" w:rsidP="007422A6">
      <w:pPr>
        <w:ind w:left="2127" w:hanging="2127"/>
        <w:rPr>
          <w:rFonts w:ascii="Arial" w:hAnsi="Arial" w:cs="Arial"/>
          <w:b/>
        </w:rPr>
      </w:pPr>
      <w:r w:rsidRPr="007422A6">
        <w:rPr>
          <w:rFonts w:ascii="Arial" w:hAnsi="Arial" w:cs="Arial"/>
          <w:b/>
        </w:rPr>
        <w:t>Work Item / Release:</w:t>
      </w:r>
      <w:r w:rsidRPr="007422A6">
        <w:rPr>
          <w:rFonts w:ascii="Arial" w:hAnsi="Arial" w:cs="Arial"/>
          <w:b/>
        </w:rPr>
        <w:tab/>
      </w:r>
      <w:proofErr w:type="spellStart"/>
      <w:r w:rsidRPr="007422A6">
        <w:rPr>
          <w:rFonts w:ascii="Arial" w:hAnsi="Arial" w:cs="Arial"/>
          <w:b/>
        </w:rPr>
        <w:t>FS_AmbientIoT</w:t>
      </w:r>
      <w:proofErr w:type="spellEnd"/>
      <w:r w:rsidRPr="007422A6">
        <w:rPr>
          <w:rFonts w:ascii="Arial" w:hAnsi="Arial" w:cs="Arial"/>
          <w:b/>
        </w:rPr>
        <w:t xml:space="preserve"> / Rel-19</w:t>
      </w:r>
    </w:p>
    <w:p w14:paraId="0B3AF3E4" w14:textId="3486DEE7" w:rsidR="008D40EC" w:rsidRPr="007422A6" w:rsidRDefault="008D40EC" w:rsidP="007422A6">
      <w:pPr>
        <w:pStyle w:val="Header"/>
        <w:pBdr>
          <w:top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422A6">
        <w:rPr>
          <w:sz w:val="24"/>
          <w:szCs w:val="24"/>
          <w:lang w:eastAsia="ja-JP"/>
        </w:rPr>
        <w:t>3GPP SA WG2#167</w:t>
      </w:r>
      <w:r w:rsidRPr="007422A6">
        <w:rPr>
          <w:sz w:val="24"/>
          <w:szCs w:val="24"/>
          <w:lang w:eastAsia="ja-JP"/>
        </w:rPr>
        <w:tab/>
        <w:t>S2-25</w:t>
      </w:r>
      <w:r w:rsidR="00BF11EC" w:rsidRPr="007422A6">
        <w:rPr>
          <w:sz w:val="24"/>
          <w:szCs w:val="24"/>
          <w:lang w:eastAsia="ja-JP"/>
        </w:rPr>
        <w:t>0</w:t>
      </w:r>
      <w:r w:rsidR="006B0F96" w:rsidRPr="007422A6">
        <w:rPr>
          <w:sz w:val="24"/>
          <w:szCs w:val="24"/>
          <w:lang w:eastAsia="ja-JP"/>
        </w:rPr>
        <w:t>2774</w:t>
      </w:r>
    </w:p>
    <w:p w14:paraId="030829CF" w14:textId="3B6C1B11" w:rsidR="00082DEE" w:rsidRPr="007422A6" w:rsidRDefault="008D40EC" w:rsidP="008D40EC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7422A6">
        <w:rPr>
          <w:rFonts w:cs="Arial"/>
          <w:bCs/>
          <w:sz w:val="24"/>
        </w:rPr>
        <w:t>Athens, Greece, 17-21 February, 2025</w:t>
      </w:r>
      <w:r w:rsidR="00082DEE" w:rsidRPr="007422A6">
        <w:rPr>
          <w:rFonts w:eastAsia="Arial Unicode MS" w:cs="Arial"/>
          <w:bCs/>
        </w:rPr>
        <w:tab/>
      </w:r>
      <w:r w:rsidR="00082DEE" w:rsidRPr="007422A6">
        <w:rPr>
          <w:rFonts w:eastAsia="Arial Unicode MS" w:cs="Arial"/>
          <w:bCs/>
          <w:color w:val="156082"/>
        </w:rPr>
        <w:t>(Revision of S2-25</w:t>
      </w:r>
      <w:r w:rsidR="00BF11EC" w:rsidRPr="007422A6">
        <w:rPr>
          <w:rFonts w:eastAsia="Arial Unicode MS" w:cs="Arial"/>
          <w:bCs/>
          <w:color w:val="156082"/>
        </w:rPr>
        <w:t>0</w:t>
      </w:r>
      <w:r w:rsidR="00505052" w:rsidRPr="007422A6">
        <w:rPr>
          <w:rFonts w:eastAsia="Arial Unicode MS" w:cs="Arial"/>
          <w:bCs/>
          <w:color w:val="156082"/>
        </w:rPr>
        <w:t>1681</w:t>
      </w:r>
      <w:r w:rsidR="00082DEE" w:rsidRPr="007422A6">
        <w:rPr>
          <w:rFonts w:eastAsia="Arial Unicode MS" w:cs="Arial"/>
          <w:bCs/>
          <w:color w:val="156082"/>
        </w:rPr>
        <w:t>)</w:t>
      </w:r>
    </w:p>
    <w:p w14:paraId="20AF3297" w14:textId="77777777" w:rsidR="007422A6" w:rsidRPr="007422A6" w:rsidRDefault="007422A6" w:rsidP="00602CFF">
      <w:pPr>
        <w:rPr>
          <w:rFonts w:ascii="Arial" w:hAnsi="Arial" w:cs="Arial"/>
          <w:i/>
        </w:rPr>
      </w:pPr>
    </w:p>
    <w:p w14:paraId="1E5AB92B" w14:textId="77777777" w:rsidR="003E379C" w:rsidRPr="007422A6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422A6">
        <w:rPr>
          <w:b/>
          <w:sz w:val="24"/>
        </w:rPr>
        <w:t>Abstract of document:</w:t>
      </w:r>
    </w:p>
    <w:p w14:paraId="0AF983E5" w14:textId="0613A158" w:rsidR="00A558E2" w:rsidRPr="007422A6" w:rsidRDefault="00A558E2" w:rsidP="00A558E2">
      <w:pPr>
        <w:rPr>
          <w:rFonts w:eastAsia="SimSun"/>
          <w:lang w:eastAsia="ja-JP"/>
        </w:rPr>
      </w:pPr>
      <w:r w:rsidRPr="007422A6">
        <w:t xml:space="preserve">The present document studies the </w:t>
      </w:r>
      <w:r w:rsidRPr="007422A6">
        <w:rPr>
          <w:lang w:eastAsia="zh-CN"/>
        </w:rPr>
        <w:t>architecture support of Ambient IoT</w:t>
      </w:r>
      <w:r w:rsidRPr="007422A6">
        <w:t xml:space="preserve"> Devices, based on</w:t>
      </w:r>
      <w:r w:rsidRPr="007422A6">
        <w:rPr>
          <w:lang w:eastAsia="zh-CN"/>
        </w:rPr>
        <w:t xml:space="preserve"> </w:t>
      </w:r>
      <w:r w:rsidRPr="007422A6">
        <w:t>the services requirements defined in TS 22.369</w:t>
      </w:r>
      <w:r w:rsidRPr="007422A6">
        <w:rPr>
          <w:lang w:eastAsia="zh-CN"/>
        </w:rPr>
        <w:t xml:space="preserve"> applicable to the Device types, traffic types, use cases and connectivity topologies defined in TR 38.769</w:t>
      </w:r>
      <w:r w:rsidR="004E231A" w:rsidRPr="007422A6">
        <w:rPr>
          <w:lang w:eastAsia="zh-CN"/>
        </w:rPr>
        <w:t>.</w:t>
      </w:r>
    </w:p>
    <w:p w14:paraId="4CA14294" w14:textId="77777777" w:rsidR="003E379C" w:rsidRPr="007422A6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422A6">
        <w:rPr>
          <w:b/>
          <w:sz w:val="24"/>
        </w:rPr>
        <w:t>Changes since last presentation to TSG SA:</w:t>
      </w:r>
    </w:p>
    <w:p w14:paraId="4E3197B6" w14:textId="29396F02" w:rsidR="00A558E2" w:rsidRPr="007422A6" w:rsidRDefault="00A558E2" w:rsidP="00A558E2">
      <w:pPr>
        <w:tabs>
          <w:tab w:val="left" w:pos="3119"/>
        </w:tabs>
        <w:rPr>
          <w:color w:val="000000"/>
          <w:sz w:val="22"/>
        </w:rPr>
      </w:pPr>
      <w:r w:rsidRPr="007422A6">
        <w:rPr>
          <w:color w:val="000000"/>
          <w:sz w:val="22"/>
        </w:rPr>
        <w:t xml:space="preserve">This is the </w:t>
      </w:r>
      <w:r w:rsidR="00B10A9F" w:rsidRPr="007422A6">
        <w:rPr>
          <w:rFonts w:eastAsia="DengXian"/>
          <w:color w:val="000000"/>
          <w:sz w:val="22"/>
          <w:lang w:eastAsia="zh-CN"/>
        </w:rPr>
        <w:t>third</w:t>
      </w:r>
      <w:r w:rsidR="00D75869" w:rsidRPr="007422A6">
        <w:rPr>
          <w:rFonts w:eastAsia="DengXian"/>
          <w:color w:val="000000"/>
          <w:sz w:val="22"/>
          <w:lang w:eastAsia="zh-CN"/>
        </w:rPr>
        <w:t xml:space="preserve"> </w:t>
      </w:r>
      <w:r w:rsidRPr="007422A6">
        <w:rPr>
          <w:color w:val="000000"/>
          <w:sz w:val="22"/>
        </w:rPr>
        <w:t>presentation to TSG SA</w:t>
      </w:r>
      <w:r w:rsidR="00D75869" w:rsidRPr="007422A6">
        <w:rPr>
          <w:color w:val="000000"/>
          <w:sz w:val="22"/>
        </w:rPr>
        <w:t xml:space="preserve"> and </w:t>
      </w:r>
      <w:r w:rsidR="00B10A9F" w:rsidRPr="007422A6">
        <w:rPr>
          <w:rFonts w:eastAsia="DengXian"/>
          <w:color w:val="000000"/>
          <w:sz w:val="22"/>
          <w:lang w:eastAsia="zh-CN"/>
        </w:rPr>
        <w:t xml:space="preserve">first </w:t>
      </w:r>
      <w:r w:rsidR="00B10A9F" w:rsidRPr="007422A6">
        <w:rPr>
          <w:color w:val="000000"/>
          <w:sz w:val="22"/>
        </w:rPr>
        <w:t xml:space="preserve">presentation to TSG SA </w:t>
      </w:r>
      <w:r w:rsidR="00D75869" w:rsidRPr="007422A6">
        <w:rPr>
          <w:color w:val="000000"/>
          <w:sz w:val="22"/>
        </w:rPr>
        <w:t xml:space="preserve">sent for </w:t>
      </w:r>
      <w:r w:rsidR="00B10A9F" w:rsidRPr="007422A6">
        <w:rPr>
          <w:color w:val="000000"/>
          <w:sz w:val="22"/>
        </w:rPr>
        <w:t>Approval</w:t>
      </w:r>
      <w:r w:rsidRPr="007422A6">
        <w:rPr>
          <w:color w:val="000000"/>
          <w:sz w:val="22"/>
        </w:rPr>
        <w:t>.</w:t>
      </w:r>
    </w:p>
    <w:p w14:paraId="23D71EEB" w14:textId="0E6259E1" w:rsidR="006269BB" w:rsidRPr="007422A6" w:rsidRDefault="006269BB" w:rsidP="00A558E2">
      <w:pPr>
        <w:tabs>
          <w:tab w:val="left" w:pos="3119"/>
        </w:tabs>
        <w:rPr>
          <w:color w:val="000000"/>
          <w:sz w:val="22"/>
        </w:rPr>
      </w:pPr>
      <w:r w:rsidRPr="007422A6">
        <w:rPr>
          <w:color w:val="000000"/>
          <w:sz w:val="22"/>
        </w:rPr>
        <w:t xml:space="preserve">The changes </w:t>
      </w:r>
      <w:r w:rsidR="002A7B33" w:rsidRPr="007422A6">
        <w:rPr>
          <w:color w:val="000000"/>
          <w:sz w:val="22"/>
        </w:rPr>
        <w:t>compared to the last version:</w:t>
      </w:r>
    </w:p>
    <w:p w14:paraId="7BB69EBB" w14:textId="3C911A12" w:rsidR="002A7B33" w:rsidRPr="007422A6" w:rsidRDefault="002A7B33" w:rsidP="002A7B33">
      <w:pPr>
        <w:pStyle w:val="ListParagraph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r w:rsidRPr="007422A6">
        <w:rPr>
          <w:color w:val="000000"/>
          <w:sz w:val="22"/>
        </w:rPr>
        <w:t>Conclusions for key issue #1, #2, #3 are agreed in clause 8</w:t>
      </w:r>
      <w:r w:rsidR="00A77AD4" w:rsidRPr="007422A6">
        <w:rPr>
          <w:color w:val="000000"/>
          <w:sz w:val="22"/>
        </w:rPr>
        <w:t xml:space="preserve"> </w:t>
      </w:r>
      <w:r w:rsidR="00B3398C" w:rsidRPr="007422A6">
        <w:rPr>
          <w:color w:val="000000"/>
          <w:sz w:val="22"/>
        </w:rPr>
        <w:t>with resolution of Editor’s Notes for</w:t>
      </w:r>
      <w:r w:rsidR="00A77AD4" w:rsidRPr="007422A6">
        <w:rPr>
          <w:color w:val="000000"/>
          <w:sz w:val="22"/>
        </w:rPr>
        <w:t xml:space="preserve"> Topology 1</w:t>
      </w:r>
      <w:r w:rsidRPr="007422A6">
        <w:rPr>
          <w:color w:val="000000"/>
          <w:sz w:val="22"/>
        </w:rPr>
        <w:t>.</w:t>
      </w:r>
    </w:p>
    <w:p w14:paraId="3538DB74" w14:textId="64AEBAF4" w:rsidR="00B3398C" w:rsidRPr="007422A6" w:rsidRDefault="00B3398C" w:rsidP="002A7B33">
      <w:pPr>
        <w:pStyle w:val="ListParagraph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r w:rsidRPr="007422A6">
        <w:rPr>
          <w:color w:val="000000"/>
          <w:sz w:val="22"/>
        </w:rPr>
        <w:t>It is clarified that interim conclusion for key issue #1, #2, #3 in clause 8 for Topology 2 will not be updated</w:t>
      </w:r>
    </w:p>
    <w:p w14:paraId="6E2D61E6" w14:textId="64D81907" w:rsidR="009719B7" w:rsidRPr="007422A6" w:rsidRDefault="00A558E2" w:rsidP="00964570">
      <w:pPr>
        <w:tabs>
          <w:tab w:val="left" w:pos="3119"/>
        </w:tabs>
      </w:pPr>
      <w:r w:rsidRPr="007422A6">
        <w:rPr>
          <w:color w:val="000000"/>
          <w:sz w:val="22"/>
        </w:rPr>
        <w:t xml:space="preserve">The TR is considered </w:t>
      </w:r>
      <w:r w:rsidR="007A1504" w:rsidRPr="007422A6">
        <w:rPr>
          <w:color w:val="000000"/>
          <w:sz w:val="22"/>
        </w:rPr>
        <w:t>10</w:t>
      </w:r>
      <w:r w:rsidR="007E1E49" w:rsidRPr="007422A6">
        <w:rPr>
          <w:color w:val="000000"/>
          <w:sz w:val="22"/>
          <w:lang w:eastAsia="ko-KR"/>
        </w:rPr>
        <w:t>0</w:t>
      </w:r>
      <w:r w:rsidRPr="007422A6">
        <w:rPr>
          <w:color w:val="000000"/>
          <w:sz w:val="22"/>
        </w:rPr>
        <w:t>%</w:t>
      </w:r>
      <w:r w:rsidR="0043498D" w:rsidRPr="007422A6">
        <w:rPr>
          <w:color w:val="000000"/>
          <w:sz w:val="22"/>
        </w:rPr>
        <w:t xml:space="preserve"> </w:t>
      </w:r>
      <w:r w:rsidRPr="007422A6">
        <w:rPr>
          <w:color w:val="000000"/>
          <w:sz w:val="22"/>
        </w:rPr>
        <w:t>complete.</w:t>
      </w:r>
    </w:p>
    <w:p w14:paraId="2D38F54E" w14:textId="77777777" w:rsidR="003E379C" w:rsidRPr="007422A6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7422A6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422A6">
        <w:rPr>
          <w:b/>
          <w:sz w:val="24"/>
        </w:rPr>
        <w:t>Outstanding Issues:</w:t>
      </w:r>
    </w:p>
    <w:p w14:paraId="09BC9D2C" w14:textId="1FB069B8" w:rsidR="008B12A1" w:rsidRPr="007422A6" w:rsidRDefault="00D174D5" w:rsidP="00371204">
      <w:pPr>
        <w:pStyle w:val="ListParagraph"/>
        <w:tabs>
          <w:tab w:val="left" w:pos="3119"/>
        </w:tabs>
        <w:ind w:left="0"/>
        <w:jc w:val="left"/>
        <w:rPr>
          <w:sz w:val="21"/>
          <w:szCs w:val="18"/>
        </w:rPr>
      </w:pPr>
      <w:bookmarkStart w:id="0" w:name="_Hlk183552552"/>
      <w:r w:rsidRPr="007422A6">
        <w:rPr>
          <w:color w:val="000000"/>
          <w:sz w:val="22"/>
        </w:rPr>
        <w:t xml:space="preserve">How the </w:t>
      </w:r>
      <w:proofErr w:type="spellStart"/>
      <w:r w:rsidRPr="007422A6">
        <w:rPr>
          <w:color w:val="000000"/>
          <w:sz w:val="22"/>
        </w:rPr>
        <w:t>AIoT</w:t>
      </w:r>
      <w:proofErr w:type="spellEnd"/>
      <w:r w:rsidRPr="007422A6">
        <w:rPr>
          <w:color w:val="000000"/>
          <w:sz w:val="22"/>
        </w:rPr>
        <w:t xml:space="preserve"> Device ID privacy protection and including ID authentication is done will be concluded by SA WG3. SA2 alignment with SA3 TR conclusions for </w:t>
      </w:r>
      <w:proofErr w:type="spellStart"/>
      <w:r w:rsidRPr="007422A6">
        <w:rPr>
          <w:color w:val="000000"/>
          <w:sz w:val="22"/>
        </w:rPr>
        <w:t>AIoT</w:t>
      </w:r>
      <w:proofErr w:type="spellEnd"/>
      <w:r w:rsidRPr="007422A6">
        <w:rPr>
          <w:color w:val="000000"/>
          <w:sz w:val="22"/>
        </w:rPr>
        <w:t xml:space="preserve"> Device security including </w:t>
      </w:r>
      <w:proofErr w:type="spellStart"/>
      <w:r w:rsidRPr="007422A6">
        <w:rPr>
          <w:color w:val="000000"/>
          <w:sz w:val="22"/>
        </w:rPr>
        <w:t>AIoT</w:t>
      </w:r>
      <w:proofErr w:type="spellEnd"/>
      <w:r w:rsidRPr="007422A6">
        <w:rPr>
          <w:color w:val="000000"/>
          <w:sz w:val="22"/>
        </w:rPr>
        <w:t xml:space="preserve"> Device ID privacy protection is FFS.</w:t>
      </w:r>
      <w:bookmarkEnd w:id="0"/>
    </w:p>
    <w:p w14:paraId="3D2B0891" w14:textId="77777777" w:rsidR="003E379C" w:rsidRPr="007422A6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422A6">
        <w:rPr>
          <w:b/>
          <w:sz w:val="24"/>
        </w:rPr>
        <w:t>Contentious Issues:</w:t>
      </w:r>
    </w:p>
    <w:p w14:paraId="38768E3E" w14:textId="7DC5ABF8" w:rsidR="009C4F8A" w:rsidRPr="007422A6" w:rsidRDefault="00B10A9F" w:rsidP="000231B9">
      <w:pPr>
        <w:pStyle w:val="ListParagraph"/>
        <w:tabs>
          <w:tab w:val="left" w:pos="3119"/>
        </w:tabs>
        <w:ind w:left="704"/>
        <w:rPr>
          <w:sz w:val="21"/>
          <w:szCs w:val="18"/>
        </w:rPr>
      </w:pPr>
      <w:r w:rsidRPr="007422A6">
        <w:rPr>
          <w:sz w:val="21"/>
          <w:szCs w:val="18"/>
        </w:rPr>
        <w:t>None</w:t>
      </w:r>
    </w:p>
    <w:sectPr w:rsidR="009C4F8A" w:rsidRPr="007422A6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2CBF4" w14:textId="77777777" w:rsidR="003F69F5" w:rsidRDefault="003F69F5">
      <w:r>
        <w:separator/>
      </w:r>
    </w:p>
  </w:endnote>
  <w:endnote w:type="continuationSeparator" w:id="0">
    <w:p w14:paraId="6632A6F6" w14:textId="77777777" w:rsidR="003F69F5" w:rsidRDefault="003F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F430B" w14:textId="77777777" w:rsidR="003F69F5" w:rsidRDefault="003F69F5">
      <w:r>
        <w:separator/>
      </w:r>
    </w:p>
  </w:footnote>
  <w:footnote w:type="continuationSeparator" w:id="0">
    <w:p w14:paraId="6963C293" w14:textId="77777777" w:rsidR="003F69F5" w:rsidRDefault="003F6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BB6"/>
    <w:multiLevelType w:val="hybridMultilevel"/>
    <w:tmpl w:val="B234231A"/>
    <w:lvl w:ilvl="0" w:tplc="D3504EE2">
      <w:start w:val="1"/>
      <w:numFmt w:val="bullet"/>
      <w:lvlText w:val="-"/>
      <w:lvlJc w:val="left"/>
      <w:pPr>
        <w:ind w:left="724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18328E"/>
    <w:multiLevelType w:val="hybridMultilevel"/>
    <w:tmpl w:val="EEAE2D6E"/>
    <w:lvl w:ilvl="0" w:tplc="75363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31837432">
    <w:abstractNumId w:val="7"/>
  </w:num>
  <w:num w:numId="2" w16cid:durableId="445347475">
    <w:abstractNumId w:val="3"/>
  </w:num>
  <w:num w:numId="3" w16cid:durableId="994987922">
    <w:abstractNumId w:val="8"/>
  </w:num>
  <w:num w:numId="4" w16cid:durableId="157115423">
    <w:abstractNumId w:val="4"/>
  </w:num>
  <w:num w:numId="5" w16cid:durableId="691759208">
    <w:abstractNumId w:val="5"/>
  </w:num>
  <w:num w:numId="6" w16cid:durableId="1693452565">
    <w:abstractNumId w:val="10"/>
  </w:num>
  <w:num w:numId="7" w16cid:durableId="1552304117">
    <w:abstractNumId w:val="0"/>
  </w:num>
  <w:num w:numId="8" w16cid:durableId="1220243385">
    <w:abstractNumId w:val="2"/>
  </w:num>
  <w:num w:numId="9" w16cid:durableId="483081880">
    <w:abstractNumId w:val="6"/>
  </w:num>
  <w:num w:numId="10" w16cid:durableId="614212623">
    <w:abstractNumId w:val="1"/>
  </w:num>
  <w:num w:numId="11" w16cid:durableId="210921250">
    <w:abstractNumId w:val="9"/>
  </w:num>
  <w:num w:numId="12" w16cid:durableId="1737626640">
    <w:abstractNumId w:val="12"/>
  </w:num>
  <w:num w:numId="13" w16cid:durableId="197375046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1B9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458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08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2DE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873A4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1C9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5BA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4CFB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551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257"/>
    <w:rsid w:val="00177B6D"/>
    <w:rsid w:val="00180977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325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1FD0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1F1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96C"/>
    <w:rsid w:val="001F7B92"/>
    <w:rsid w:val="001F7D06"/>
    <w:rsid w:val="001F7F6A"/>
    <w:rsid w:val="00200002"/>
    <w:rsid w:val="00200A69"/>
    <w:rsid w:val="00200D06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F2B"/>
    <w:rsid w:val="002130BF"/>
    <w:rsid w:val="002133E2"/>
    <w:rsid w:val="00213AD6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AE2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78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5CF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6CFF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B33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828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5EB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A07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8DC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F84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204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093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54EF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9F5"/>
    <w:rsid w:val="003F6AAD"/>
    <w:rsid w:val="003F77D6"/>
    <w:rsid w:val="004004D4"/>
    <w:rsid w:val="00400657"/>
    <w:rsid w:val="00400AFA"/>
    <w:rsid w:val="004013CC"/>
    <w:rsid w:val="0040145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498D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3CBA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2F7C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7E8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23EA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6968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3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052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00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4EE0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F61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018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70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6E8F"/>
    <w:rsid w:val="005D7265"/>
    <w:rsid w:val="005D7383"/>
    <w:rsid w:val="005D7ED8"/>
    <w:rsid w:val="005E052E"/>
    <w:rsid w:val="005E141B"/>
    <w:rsid w:val="005E1637"/>
    <w:rsid w:val="005E1CF5"/>
    <w:rsid w:val="005E1FB3"/>
    <w:rsid w:val="005E217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318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1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69BB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25B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0F96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426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097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E2"/>
    <w:rsid w:val="006F54A7"/>
    <w:rsid w:val="006F5EF8"/>
    <w:rsid w:val="006F5FD5"/>
    <w:rsid w:val="006F70F4"/>
    <w:rsid w:val="006F718B"/>
    <w:rsid w:val="006F7C3D"/>
    <w:rsid w:val="007000D3"/>
    <w:rsid w:val="00700596"/>
    <w:rsid w:val="00700B98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CC3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ABE"/>
    <w:rsid w:val="00740EE7"/>
    <w:rsid w:val="00741202"/>
    <w:rsid w:val="00741E5E"/>
    <w:rsid w:val="007422A6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0FD1"/>
    <w:rsid w:val="0077111D"/>
    <w:rsid w:val="0077136E"/>
    <w:rsid w:val="00771807"/>
    <w:rsid w:val="0077185E"/>
    <w:rsid w:val="007719D3"/>
    <w:rsid w:val="00771A3B"/>
    <w:rsid w:val="00771B72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3E88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1504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332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722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058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1E49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599"/>
    <w:rsid w:val="007E76AF"/>
    <w:rsid w:val="007E77F5"/>
    <w:rsid w:val="007F0088"/>
    <w:rsid w:val="007F00FD"/>
    <w:rsid w:val="007F1264"/>
    <w:rsid w:val="007F161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3D09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2E1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3B10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0A86"/>
    <w:rsid w:val="008B1117"/>
    <w:rsid w:val="008B12A1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39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2CFC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0EC"/>
    <w:rsid w:val="008D46D3"/>
    <w:rsid w:val="008D483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4E"/>
    <w:rsid w:val="008E31A4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55E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76"/>
    <w:rsid w:val="00934DC6"/>
    <w:rsid w:val="00935162"/>
    <w:rsid w:val="009351BD"/>
    <w:rsid w:val="00935639"/>
    <w:rsid w:val="0093621E"/>
    <w:rsid w:val="00936DD3"/>
    <w:rsid w:val="00936EE0"/>
    <w:rsid w:val="00936F1F"/>
    <w:rsid w:val="00937008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57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9B7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602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74F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F0D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327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8A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E"/>
    <w:rsid w:val="009E1420"/>
    <w:rsid w:val="009E19AB"/>
    <w:rsid w:val="009E2387"/>
    <w:rsid w:val="009E249D"/>
    <w:rsid w:val="009E29F0"/>
    <w:rsid w:val="009E2AE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A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BE3"/>
    <w:rsid w:val="00A70D22"/>
    <w:rsid w:val="00A71259"/>
    <w:rsid w:val="00A71C1C"/>
    <w:rsid w:val="00A71F83"/>
    <w:rsid w:val="00A7206C"/>
    <w:rsid w:val="00A720A9"/>
    <w:rsid w:val="00A7221B"/>
    <w:rsid w:val="00A72C65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77AD4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5A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6AE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2EF"/>
    <w:rsid w:val="00AE591B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A9F"/>
    <w:rsid w:val="00B10D32"/>
    <w:rsid w:val="00B10D3B"/>
    <w:rsid w:val="00B11678"/>
    <w:rsid w:val="00B12C1E"/>
    <w:rsid w:val="00B12E4B"/>
    <w:rsid w:val="00B139B7"/>
    <w:rsid w:val="00B14130"/>
    <w:rsid w:val="00B1428A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98C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642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67765"/>
    <w:rsid w:val="00B70566"/>
    <w:rsid w:val="00B707C4"/>
    <w:rsid w:val="00B71303"/>
    <w:rsid w:val="00B713A7"/>
    <w:rsid w:val="00B71733"/>
    <w:rsid w:val="00B71815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4D3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3585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366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1EC"/>
    <w:rsid w:val="00BF168E"/>
    <w:rsid w:val="00BF19F5"/>
    <w:rsid w:val="00BF1BDF"/>
    <w:rsid w:val="00BF1DB5"/>
    <w:rsid w:val="00BF3066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1E7B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687E"/>
    <w:rsid w:val="00C07433"/>
    <w:rsid w:val="00C075A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ED5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BB1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08B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370B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3B6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3C43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1D55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549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966"/>
    <w:rsid w:val="00D1520E"/>
    <w:rsid w:val="00D1589D"/>
    <w:rsid w:val="00D162AE"/>
    <w:rsid w:val="00D165D3"/>
    <w:rsid w:val="00D1660B"/>
    <w:rsid w:val="00D16AF1"/>
    <w:rsid w:val="00D172F0"/>
    <w:rsid w:val="00D174D5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89B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4AAC"/>
    <w:rsid w:val="00D753C6"/>
    <w:rsid w:val="00D75869"/>
    <w:rsid w:val="00D75ACE"/>
    <w:rsid w:val="00D77AC6"/>
    <w:rsid w:val="00D80569"/>
    <w:rsid w:val="00D80740"/>
    <w:rsid w:val="00D80CD1"/>
    <w:rsid w:val="00D80F86"/>
    <w:rsid w:val="00D814E3"/>
    <w:rsid w:val="00D817A0"/>
    <w:rsid w:val="00D82455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CAD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E2E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9AD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03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37C9D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A36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0BC1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2CB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3"/>
    <w:rsid w:val="00F425EB"/>
    <w:rsid w:val="00F42B13"/>
    <w:rsid w:val="00F42D3D"/>
    <w:rsid w:val="00F42DD7"/>
    <w:rsid w:val="00F4362F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280"/>
    <w:rsid w:val="00FA25C3"/>
    <w:rsid w:val="00FA273F"/>
    <w:rsid w:val="00FA2903"/>
    <w:rsid w:val="00FA33EF"/>
    <w:rsid w:val="00FA355D"/>
    <w:rsid w:val="00FA48BB"/>
    <w:rsid w:val="00FA4D50"/>
    <w:rsid w:val="00FA4DDC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260C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227</Words>
  <Characters>1170</Characters>
  <Application>Microsoft Office Word</Application>
  <DocSecurity>0</DocSecurity>
  <Lines>20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Maurice Pope</cp:lastModifiedBy>
  <cp:revision>32</cp:revision>
  <cp:lastPrinted>2017-11-09T01:38:00Z</cp:lastPrinted>
  <dcterms:created xsi:type="dcterms:W3CDTF">2024-11-28T06:18:00Z</dcterms:created>
  <dcterms:modified xsi:type="dcterms:W3CDTF">2025-02-26T17:15:00Z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